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9585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F683B" w:rsidRPr="001A6664" w:rsidTr="00FF683B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FF683B" w:rsidRPr="00FF683B" w:rsidRDefault="00FF683B" w:rsidP="00FF683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3  </w:t>
            </w:r>
            <w:r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ระดับความสำเร็จในการเปิดเผยข้อมูลข่าวสารของสำนัก/หน่วยงานตามพระราชบัญญัติ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ข้อมูลข่าวสารของราชการ พ.ศ. 2540</w:t>
            </w:r>
          </w:p>
        </w:tc>
      </w:tr>
      <w:tr w:rsidR="00FF76FD" w:rsidRPr="001A6664" w:rsidTr="00691148"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FF76FD" w:rsidRP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FF76FD" w:rsidRPr="001A6664" w:rsidTr="004E72FA">
        <w:tc>
          <w:tcPr>
            <w:tcW w:w="9497" w:type="dxa"/>
          </w:tcPr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039-5381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นภัสสร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กมลประเสริฐสุข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039-5378</w:t>
            </w:r>
          </w:p>
          <w:p w:rsidR="00FF76FD" w:rsidRP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          จงพิพัฒนสุข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622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FF683B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FF683B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FF683B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FF683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FF683B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FF683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</w:tcPr>
          <w:p w:rsidR="001A6664" w:rsidRPr="009A570F" w:rsidRDefault="001A6664" w:rsidP="00FF683B">
            <w:pPr>
              <w:spacing w:before="120" w:after="24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</w:t>
                  </w:r>
                  <w:r w:rsidR="00C572C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  <w:p w:rsidR="00706BB8" w:rsidRPr="001A6664" w:rsidRDefault="00706BB8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C572C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C572C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  <w:p w:rsidR="00C572C1" w:rsidRPr="001A6664" w:rsidRDefault="00C572C1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หนังสือรายงานประจำ</w:t>
                  </w:r>
                  <w:r w:rsidR="00EF420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</w:t>
                  </w:r>
                  <w:r w:rsidR="00EF420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สกอ. </w:t>
                  </w:r>
                  <w:r w:rsidR="00EF4207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4 ของปีงบประมาณ 2561)</w:t>
                  </w:r>
                </w:p>
              </w:tc>
            </w:tr>
          </w:tbl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322BAF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E63D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4E3C4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และจัดให้มีข้อมูลข่าวสารตามวรรคหนึ่งไว้เผยแพร่เพื่อขาย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หรือคำวินิจฉัยที่มีผลโดยตรงต่อเอกชน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รวมทั้งความเห็นแย้ง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และคำสั่งที่เกี่ยวข้อง</w:t>
            </w:r>
            <w:r w:rsidR="004E3C4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หรือการตีความที่ไม่เข้าข่าย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(6) สัญญาสัมปทาน สัญญาที่มีลักษณะเป็นการผูกขาดตัดตอนหรือสัญญาร่วมทุนกับเอกชน ในการจัดทำ             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หรือตัดทอน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หรือขอสำเนาที่มีคำรับรองถูกต้องของข้อมูลข่าวสารตามวรรคหนึ่งได้ ในกรณีที่สมควร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4E3C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4E3C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</w:t>
            </w:r>
            <w:r w:rsidR="004E3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หรือการจัดหาข้อมูลข่าว</w:t>
            </w:r>
            <w:r w:rsidR="00AD2B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</w:t>
            </w:r>
            <w:r w:rsidR="004E3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22BAF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322BAF" w:rsidRPr="001A6664" w:rsidRDefault="00322BAF" w:rsidP="00322BAF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322BAF" w:rsidRPr="001A6664" w:rsidRDefault="00322BAF" w:rsidP="00322BA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322BAF" w:rsidRPr="00775AFF" w:rsidRDefault="00861A79" w:rsidP="00322BA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  <w:tc>
                <w:tcPr>
                  <w:tcW w:w="993" w:type="dxa"/>
                </w:tcPr>
                <w:p w:rsidR="00322BAF" w:rsidRPr="00775AFF" w:rsidRDefault="00861A79" w:rsidP="00322BA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</w:t>
                  </w:r>
                </w:p>
              </w:tc>
              <w:tc>
                <w:tcPr>
                  <w:tcW w:w="1275" w:type="dxa"/>
                </w:tcPr>
                <w:p w:rsidR="00322BAF" w:rsidRPr="00775AFF" w:rsidRDefault="00861A79" w:rsidP="00322BA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861A79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สำนักมาตรฐานและคุณภาพอุดมศึกษาได้มีการจัดทำระบบฐานข้อมูลข่าวสาร ในลักษณะฐานข้อมูล</w:t>
            </w:r>
            <w:r w:rsidR="00741A5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เพื่อสนับสนุนภารกิจหลักของสำนักฯ เช่น ระบบการติดตามการดำเนินการรับรองรับทราบหลักสูตร</w:t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ระบบฐานข้อมูลด้านการประกันคุณภาพการศึกษาระดับอุดมศึกษา (</w:t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</w:rPr>
              <w:t>CHE OA Online</w:t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) และเว็บไซต์ของสำนักฯ ซึ่งสามารถเชื่อมต่อกับฐานข้อมูลทั่วไป และเชื่อมต่อกับเว็บไซต์ของสำนักงานคณะกรรมการการอุดมศึกษา</w:t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66D91" w:rsidRPr="001A6664" w:rsidRDefault="00861A79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66D91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มีการได้รับความร่วมมือจากบุคลากรภายในสำนักมาตรฐานและคุณภาพอุดมศึกษาในการดำเนินการจัดทำข้อมูลข่าวสารของสำนักฯ และการได้รับความร่วมมือจากฝ่ายประชาสัมพันธ์ กลุ่มสารนิเทศ สำนักอำนวยการ ในการดำเนินการเชื่อมโยงข้อมูลของสำนักฯ ไปยังเว็บไซต์ของสำนักงานคณะกรรมการการอุดมศึกษา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41A58" w:rsidRPr="00741A58" w:rsidRDefault="00F66D91" w:rsidP="00741A5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1A58"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1. ระบบการติดตามการดำเนินการรับรองรับทราบหลักสูตร ในระบบสำนักงานอัตโนมัติ ของสำนักงานคณะกรรมการการอุดมศึกษา</w:t>
            </w:r>
          </w:p>
          <w:p w:rsidR="00741A58" w:rsidRPr="00741A58" w:rsidRDefault="00741A58" w:rsidP="00741A5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ระบบฐานข้อมูลด้านการประกันคุณภาพการศึกษา ระดับอุดมศึกษา (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CHE OA Online System</w:t>
            </w:r>
            <w:r w:rsidR="003D757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สามารถเข้าถึงข้อมูลได้ทางเว็บไซต์ 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41A58">
              <w:rPr>
                <w:rFonts w:ascii="TH SarabunPSK" w:hAnsi="TH SarabunPSK" w:cs="TH SarabunPSK"/>
                <w:sz w:val="30"/>
                <w:szCs w:val="30"/>
              </w:rPr>
              <w:t>cheqa</w:t>
            </w:r>
            <w:proofErr w:type="spellEnd"/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41A58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41A58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41A5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F66D91" w:rsidRDefault="00741A58" w:rsidP="00741A5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41A5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ข้อมูลการเทียบคุณวุฒิผู้สำเร็จการศึกษาระดับอุดมศึกษาจากต่างประเทศและการรับรองสถาบันการศึกษา การดำเนินงานตามกรอบมาตรฐานคุณวุฒิระดับอุดมศึกษา และงานประกันคุณภาพการศึกษาระดับอุดมศึกษา สามารถเข้าถึงข้อมูลได้ทางเว็บไซต์ของสำนักมาตรฐานและคุณภาพอุดมศึกษา </w:t>
            </w:r>
            <w:hyperlink r:id="rId8" w:history="1"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users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861A79" w:rsidRPr="00B34D2D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bhes</w:t>
              </w:r>
            </w:hyperlink>
          </w:p>
          <w:p w:rsidR="00861A79" w:rsidRPr="00861A79" w:rsidRDefault="00861A79" w:rsidP="00741A5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FEE" w:rsidRDefault="00E15FEE">
      <w:r>
        <w:separator/>
      </w:r>
    </w:p>
  </w:endnote>
  <w:endnote w:type="continuationSeparator" w:id="0">
    <w:p w:rsidR="00E15FEE" w:rsidRDefault="00E1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FEE" w:rsidRDefault="00E15FEE">
      <w:r>
        <w:separator/>
      </w:r>
    </w:p>
  </w:footnote>
  <w:footnote w:type="continuationSeparator" w:id="0">
    <w:p w:rsidR="00E15FEE" w:rsidRDefault="00E1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2D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2D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3D1020D0"/>
    <w:lvl w:ilvl="0" w:tplc="163A034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9585C"/>
    <w:rsid w:val="000A3286"/>
    <w:rsid w:val="000C3FE0"/>
    <w:rsid w:val="000C4852"/>
    <w:rsid w:val="000D3B60"/>
    <w:rsid w:val="000D6395"/>
    <w:rsid w:val="000E60D4"/>
    <w:rsid w:val="00106E78"/>
    <w:rsid w:val="00154194"/>
    <w:rsid w:val="00185724"/>
    <w:rsid w:val="00191381"/>
    <w:rsid w:val="00192D16"/>
    <w:rsid w:val="00192F3A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07697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22BAF"/>
    <w:rsid w:val="00334386"/>
    <w:rsid w:val="00356974"/>
    <w:rsid w:val="00370876"/>
    <w:rsid w:val="00382C09"/>
    <w:rsid w:val="00393025"/>
    <w:rsid w:val="003B7C5A"/>
    <w:rsid w:val="003C2C30"/>
    <w:rsid w:val="003C2DAC"/>
    <w:rsid w:val="003D7572"/>
    <w:rsid w:val="003E0FCD"/>
    <w:rsid w:val="003E1BC4"/>
    <w:rsid w:val="003E4227"/>
    <w:rsid w:val="003E71D9"/>
    <w:rsid w:val="00403654"/>
    <w:rsid w:val="00406393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A6673"/>
    <w:rsid w:val="004C22DA"/>
    <w:rsid w:val="004C3B2B"/>
    <w:rsid w:val="004C5805"/>
    <w:rsid w:val="004D5A42"/>
    <w:rsid w:val="004E296B"/>
    <w:rsid w:val="004E3C41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20A2B"/>
    <w:rsid w:val="00637718"/>
    <w:rsid w:val="00642568"/>
    <w:rsid w:val="0066433E"/>
    <w:rsid w:val="00690952"/>
    <w:rsid w:val="006961B9"/>
    <w:rsid w:val="006B619E"/>
    <w:rsid w:val="006F0B4F"/>
    <w:rsid w:val="006F1B42"/>
    <w:rsid w:val="00706BB8"/>
    <w:rsid w:val="00710AC9"/>
    <w:rsid w:val="007176B6"/>
    <w:rsid w:val="00721A08"/>
    <w:rsid w:val="00735CCA"/>
    <w:rsid w:val="007415B9"/>
    <w:rsid w:val="00741A58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61A79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060CD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D2BA6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572C1"/>
    <w:rsid w:val="00C6134E"/>
    <w:rsid w:val="00C67D71"/>
    <w:rsid w:val="00C70FF1"/>
    <w:rsid w:val="00CD73AE"/>
    <w:rsid w:val="00CF0196"/>
    <w:rsid w:val="00CF3A4A"/>
    <w:rsid w:val="00CF72D0"/>
    <w:rsid w:val="00D2206A"/>
    <w:rsid w:val="00D26B5D"/>
    <w:rsid w:val="00D43F4A"/>
    <w:rsid w:val="00D45272"/>
    <w:rsid w:val="00D849B7"/>
    <w:rsid w:val="00D917AC"/>
    <w:rsid w:val="00DA3363"/>
    <w:rsid w:val="00DA3B47"/>
    <w:rsid w:val="00DB0089"/>
    <w:rsid w:val="00DC244A"/>
    <w:rsid w:val="00DD276F"/>
    <w:rsid w:val="00DE1A2C"/>
    <w:rsid w:val="00DE5095"/>
    <w:rsid w:val="00DF0979"/>
    <w:rsid w:val="00DF2CE3"/>
    <w:rsid w:val="00E13428"/>
    <w:rsid w:val="00E15FEE"/>
    <w:rsid w:val="00E379B3"/>
    <w:rsid w:val="00E40020"/>
    <w:rsid w:val="00E5381D"/>
    <w:rsid w:val="00E63D17"/>
    <w:rsid w:val="00E70398"/>
    <w:rsid w:val="00E86E70"/>
    <w:rsid w:val="00EC4F92"/>
    <w:rsid w:val="00EF4207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3D4A"/>
    <w:rsid w:val="00FD5F32"/>
    <w:rsid w:val="00FF683B"/>
    <w:rsid w:val="00FF76FD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9E785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1A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users/bh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0A306-737A-469F-8C03-42E228A5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88</TotalTime>
  <Pages>5</Pages>
  <Words>1679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38</cp:revision>
  <cp:lastPrinted>2018-03-15T08:33:00Z</cp:lastPrinted>
  <dcterms:created xsi:type="dcterms:W3CDTF">2016-08-16T07:08:00Z</dcterms:created>
  <dcterms:modified xsi:type="dcterms:W3CDTF">2018-09-10T06:18:00Z</dcterms:modified>
</cp:coreProperties>
</file>